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45064C" w14:textId="77777777" w:rsidR="007B151E" w:rsidRDefault="007B151E" w:rsidP="007B151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WIGHTRYNG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fl.1438)</w:t>
      </w:r>
    </w:p>
    <w:p w14:paraId="0D0F7A23" w14:textId="77777777" w:rsidR="007B151E" w:rsidRDefault="007B151E" w:rsidP="007B151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5CD531A" w14:textId="77777777" w:rsidR="007B151E" w:rsidRDefault="007B151E" w:rsidP="007B151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0F9E3BC" w14:textId="77777777" w:rsidR="007B151E" w:rsidRDefault="007B151E" w:rsidP="007B151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Oct.1438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</w:rPr>
        <w:t>devenerunt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held in Chichester, Sussex, into</w:t>
      </w:r>
    </w:p>
    <w:p w14:paraId="1DA29497" w14:textId="77777777" w:rsidR="007B151E" w:rsidRDefault="007B151E" w:rsidP="007B151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lands of Humphrey </w:t>
      </w:r>
      <w:proofErr w:type="spellStart"/>
      <w:r>
        <w:rPr>
          <w:rFonts w:ascii="Times New Roman" w:hAnsi="Times New Roman" w:cs="Times New Roman"/>
          <w:sz w:val="24"/>
          <w:szCs w:val="24"/>
        </w:rPr>
        <w:t>FitzAlan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012B30E9" w14:textId="77777777" w:rsidR="007B151E" w:rsidRDefault="007B151E" w:rsidP="007B151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25-97)</w:t>
      </w:r>
    </w:p>
    <w:p w14:paraId="71001C21" w14:textId="77777777" w:rsidR="007B151E" w:rsidRDefault="007B151E" w:rsidP="007B151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C4414C1" w14:textId="77777777" w:rsidR="007B151E" w:rsidRDefault="007B151E" w:rsidP="007B151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ADCEB62" w14:textId="77777777" w:rsidR="007B151E" w:rsidRPr="00144D87" w:rsidRDefault="007B151E" w:rsidP="007B151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April 2021</w:t>
      </w:r>
    </w:p>
    <w:p w14:paraId="64379D99" w14:textId="183EDC15" w:rsidR="00BA00AB" w:rsidRPr="007B151E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7B151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1A822C" w14:textId="77777777" w:rsidR="007B151E" w:rsidRDefault="007B151E" w:rsidP="009139A6">
      <w:r>
        <w:separator/>
      </w:r>
    </w:p>
  </w:endnote>
  <w:endnote w:type="continuationSeparator" w:id="0">
    <w:p w14:paraId="4E884078" w14:textId="77777777" w:rsidR="007B151E" w:rsidRDefault="007B151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3FB3E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84FE0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B7023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A5E28E" w14:textId="77777777" w:rsidR="007B151E" w:rsidRDefault="007B151E" w:rsidP="009139A6">
      <w:r>
        <w:separator/>
      </w:r>
    </w:p>
  </w:footnote>
  <w:footnote w:type="continuationSeparator" w:id="0">
    <w:p w14:paraId="02090737" w14:textId="77777777" w:rsidR="007B151E" w:rsidRDefault="007B151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0F61A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C8AAE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696D5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151E"/>
    <w:rsid w:val="000666E0"/>
    <w:rsid w:val="002510B7"/>
    <w:rsid w:val="005C130B"/>
    <w:rsid w:val="007B151E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E5A4D9"/>
  <w15:chartTrackingRefBased/>
  <w15:docId w15:val="{E93B9B71-036D-42A4-AE9A-51BE8A800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2021-04-01T08:41:00Z</dcterms:created>
  <dcterms:modified xsi:type="dcterms:W3CDTF">2021-04-01T08:42:00Z</dcterms:modified>
</cp:coreProperties>
</file>